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99F" w:rsidRDefault="00A7199F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7199F" w:rsidRDefault="00A7199F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A7199F" w:rsidRDefault="00A7199F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A7199F" w:rsidRDefault="00A7199F" w:rsidP="0044453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A7199F">
        <w:tc>
          <w:tcPr>
            <w:tcW w:w="1384" w:type="dxa"/>
            <w:vMerge w:val="restart"/>
            <w:vAlign w:val="center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7199F">
        <w:tc>
          <w:tcPr>
            <w:tcW w:w="1384" w:type="dxa"/>
            <w:vMerge/>
            <w:vAlign w:val="center"/>
          </w:tcPr>
          <w:p w:rsidR="00A7199F" w:rsidRDefault="00A7199F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A7199F" w:rsidRDefault="00A7199F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A7199F" w:rsidRPr="00C539C0" w:rsidRDefault="00A7199F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7199F" w:rsidRPr="00C539C0" w:rsidRDefault="00A7199F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A7199F" w:rsidRPr="00C539C0" w:rsidRDefault="00A7199F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A7199F" w:rsidRPr="00C539C0" w:rsidRDefault="00A7199F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A7199F" w:rsidRPr="00C539C0" w:rsidRDefault="00A7199F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7199F" w:rsidRPr="00C539C0" w:rsidRDefault="00A7199F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A7199F" w:rsidRPr="00C539C0" w:rsidRDefault="00A7199F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A7199F" w:rsidRDefault="00A7199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7199F" w:rsidRDefault="00A7199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7199F" w:rsidRDefault="00A7199F">
            <w:pPr>
              <w:rPr>
                <w:lang w:eastAsia="en-US"/>
              </w:rPr>
            </w:pPr>
          </w:p>
        </w:tc>
      </w:tr>
      <w:tr w:rsidR="00A7199F">
        <w:trPr>
          <w:trHeight w:val="2447"/>
        </w:trPr>
        <w:tc>
          <w:tcPr>
            <w:tcW w:w="1384" w:type="dxa"/>
          </w:tcPr>
          <w:p w:rsidR="00A7199F" w:rsidRPr="00C539C0" w:rsidRDefault="00A7199F">
            <w:pPr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Гебель О.Ф.</w:t>
            </w:r>
          </w:p>
        </w:tc>
        <w:tc>
          <w:tcPr>
            <w:tcW w:w="1602" w:type="dxa"/>
          </w:tcPr>
          <w:p w:rsidR="00A7199F" w:rsidRDefault="00A7199F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 xml:space="preserve">Директор МКОУ </w:t>
            </w: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«</w:t>
            </w:r>
            <w:r w:rsidRPr="00C539C0">
              <w:rPr>
                <w:color w:val="333333"/>
                <w:lang w:eastAsia="en-US"/>
              </w:rPr>
              <w:t>Белоусов-</w:t>
            </w: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ская</w:t>
            </w:r>
            <w:r w:rsidRPr="00C539C0">
              <w:rPr>
                <w:color w:val="333333"/>
                <w:lang w:eastAsia="en-US"/>
              </w:rPr>
              <w:t xml:space="preserve"> ООШ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A7199F" w:rsidRDefault="00A7199F">
            <w:pPr>
              <w:rPr>
                <w:lang w:eastAsia="en-US"/>
              </w:rPr>
            </w:pPr>
            <w:r>
              <w:rPr>
                <w:lang w:eastAsia="en-US"/>
              </w:rPr>
              <w:t>1)Жи-лой дом</w:t>
            </w:r>
          </w:p>
          <w:p w:rsidR="00A7199F" w:rsidRDefault="00A7199F">
            <w:pPr>
              <w:rPr>
                <w:lang w:eastAsia="en-US"/>
              </w:rPr>
            </w:pPr>
          </w:p>
          <w:p w:rsidR="00A7199F" w:rsidRDefault="00A7199F">
            <w:pPr>
              <w:rPr>
                <w:lang w:eastAsia="en-US"/>
              </w:rPr>
            </w:pPr>
          </w:p>
          <w:p w:rsidR="00A7199F" w:rsidRDefault="00A7199F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Инди-видуальная</w:t>
            </w: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Инди-видуль-ная</w:t>
            </w:r>
          </w:p>
        </w:tc>
        <w:tc>
          <w:tcPr>
            <w:tcW w:w="1080" w:type="dxa"/>
          </w:tcPr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115,1</w:t>
            </w: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20</w:t>
            </w:r>
            <w:r w:rsidRPr="00C539C0">
              <w:rPr>
                <w:color w:val="333333"/>
                <w:lang w:eastAsia="en-US"/>
              </w:rPr>
              <w:t>29</w:t>
            </w: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Россия</w:t>
            </w: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A7199F" w:rsidRDefault="00A7199F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A7199F" w:rsidRPr="00C539C0" w:rsidRDefault="00A7199F" w:rsidP="00B65C30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A7199F" w:rsidRPr="00C539C0" w:rsidRDefault="00A7199F" w:rsidP="00C539C0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A7199F" w:rsidRDefault="00A7199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легковой </w:t>
            </w:r>
          </w:p>
          <w:p w:rsidR="00A7199F" w:rsidRDefault="00A7199F">
            <w:pPr>
              <w:rPr>
                <w:lang w:eastAsia="en-US"/>
              </w:rPr>
            </w:pPr>
            <w:r>
              <w:rPr>
                <w:lang w:eastAsia="en-US"/>
              </w:rPr>
              <w:t>1) КИО СОРЕНТО</w:t>
            </w:r>
          </w:p>
        </w:tc>
        <w:tc>
          <w:tcPr>
            <w:tcW w:w="1740" w:type="dxa"/>
          </w:tcPr>
          <w:p w:rsidR="00A7199F" w:rsidRPr="00C539C0" w:rsidRDefault="00A7199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655288,96</w:t>
            </w:r>
          </w:p>
        </w:tc>
        <w:tc>
          <w:tcPr>
            <w:tcW w:w="1740" w:type="dxa"/>
          </w:tcPr>
          <w:p w:rsidR="00A7199F" w:rsidRPr="00197115" w:rsidRDefault="00A7199F">
            <w:pPr>
              <w:rPr>
                <w:color w:val="333333"/>
                <w:lang w:eastAsia="en-US"/>
              </w:rPr>
            </w:pPr>
          </w:p>
        </w:tc>
      </w:tr>
      <w:tr w:rsidR="00A7199F">
        <w:trPr>
          <w:trHeight w:val="839"/>
        </w:trPr>
        <w:tc>
          <w:tcPr>
            <w:tcW w:w="1384" w:type="dxa"/>
          </w:tcPr>
          <w:p w:rsidR="00A7199F" w:rsidRDefault="00A7199F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Супруга </w:t>
            </w:r>
          </w:p>
        </w:tc>
        <w:tc>
          <w:tcPr>
            <w:tcW w:w="1602" w:type="dxa"/>
          </w:tcPr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A7199F" w:rsidRPr="00C539C0" w:rsidRDefault="00A7199F">
            <w:pPr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A7199F" w:rsidRPr="00C539C0" w:rsidRDefault="00A7199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A7199F" w:rsidRPr="00C539C0" w:rsidRDefault="00A7199F">
            <w:pPr>
              <w:rPr>
                <w:color w:val="800000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A7199F" w:rsidRPr="00C539C0" w:rsidRDefault="00A7199F">
            <w:pPr>
              <w:rPr>
                <w:color w:val="800000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A7199F" w:rsidRPr="00C539C0" w:rsidRDefault="00A7199F" w:rsidP="00C539C0">
            <w:pPr>
              <w:pStyle w:val="ListParagraph"/>
              <w:ind w:left="0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1)Жилой дом</w:t>
            </w:r>
          </w:p>
          <w:p w:rsidR="00A7199F" w:rsidRPr="00C539C0" w:rsidRDefault="00A7199F" w:rsidP="00C539C0">
            <w:pPr>
              <w:pStyle w:val="ListParagraph"/>
              <w:ind w:left="0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A7199F" w:rsidRDefault="00A7199F" w:rsidP="00B65C3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115,1</w:t>
            </w:r>
          </w:p>
          <w:p w:rsidR="00A7199F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2029</w:t>
            </w:r>
          </w:p>
        </w:tc>
        <w:tc>
          <w:tcPr>
            <w:tcW w:w="1080" w:type="dxa"/>
          </w:tcPr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Россия</w:t>
            </w:r>
          </w:p>
          <w:p w:rsidR="00A7199F" w:rsidRPr="00C539C0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Default="00A7199F" w:rsidP="00AF4310">
            <w:pPr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Россия</w:t>
            </w:r>
          </w:p>
          <w:p w:rsidR="00A7199F" w:rsidRDefault="00A7199F" w:rsidP="00C539C0">
            <w:pPr>
              <w:jc w:val="center"/>
              <w:rPr>
                <w:color w:val="800000"/>
                <w:lang w:eastAsia="en-US"/>
              </w:rPr>
            </w:pPr>
          </w:p>
          <w:p w:rsidR="00A7199F" w:rsidRPr="00C539C0" w:rsidRDefault="00A7199F" w:rsidP="00B65C30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A7199F" w:rsidRDefault="00A7199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Автомобиль легковой:</w:t>
            </w:r>
          </w:p>
          <w:p w:rsidR="00A7199F" w:rsidRPr="00C539C0" w:rsidRDefault="00A7199F">
            <w:pPr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ШКОДА АКТАВИЯ</w:t>
            </w:r>
          </w:p>
        </w:tc>
        <w:tc>
          <w:tcPr>
            <w:tcW w:w="1740" w:type="dxa"/>
          </w:tcPr>
          <w:p w:rsidR="00A7199F" w:rsidRPr="00C539C0" w:rsidRDefault="00A7199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409391,88</w:t>
            </w:r>
          </w:p>
        </w:tc>
        <w:tc>
          <w:tcPr>
            <w:tcW w:w="1740" w:type="dxa"/>
          </w:tcPr>
          <w:p w:rsidR="00A7199F" w:rsidRPr="00C539C0" w:rsidRDefault="00A7199F">
            <w:pPr>
              <w:rPr>
                <w:color w:val="800000"/>
                <w:lang w:eastAsia="en-US"/>
              </w:rPr>
            </w:pPr>
          </w:p>
        </w:tc>
      </w:tr>
    </w:tbl>
    <w:p w:rsidR="00A7199F" w:rsidRDefault="00A7199F" w:rsidP="00AF4310"/>
    <w:sectPr w:rsidR="00A7199F" w:rsidSect="00AF4310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F1C31"/>
    <w:multiLevelType w:val="hybridMultilevel"/>
    <w:tmpl w:val="43EE8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64F8"/>
    <w:rsid w:val="00015298"/>
    <w:rsid w:val="00050D47"/>
    <w:rsid w:val="000C5A61"/>
    <w:rsid w:val="00126353"/>
    <w:rsid w:val="001803A3"/>
    <w:rsid w:val="00184E9A"/>
    <w:rsid w:val="00197115"/>
    <w:rsid w:val="001F6ACE"/>
    <w:rsid w:val="00205697"/>
    <w:rsid w:val="00234756"/>
    <w:rsid w:val="003567B1"/>
    <w:rsid w:val="003664F8"/>
    <w:rsid w:val="004172B8"/>
    <w:rsid w:val="00444531"/>
    <w:rsid w:val="004E487A"/>
    <w:rsid w:val="005566A4"/>
    <w:rsid w:val="005B767A"/>
    <w:rsid w:val="00630D41"/>
    <w:rsid w:val="006A2164"/>
    <w:rsid w:val="007624E3"/>
    <w:rsid w:val="007F4F03"/>
    <w:rsid w:val="008141ED"/>
    <w:rsid w:val="00871E05"/>
    <w:rsid w:val="0089080F"/>
    <w:rsid w:val="008B6C2A"/>
    <w:rsid w:val="008D70DD"/>
    <w:rsid w:val="00930344"/>
    <w:rsid w:val="009655BA"/>
    <w:rsid w:val="00A31170"/>
    <w:rsid w:val="00A44897"/>
    <w:rsid w:val="00A7199F"/>
    <w:rsid w:val="00AF4310"/>
    <w:rsid w:val="00B65C30"/>
    <w:rsid w:val="00BB1F08"/>
    <w:rsid w:val="00C24F2A"/>
    <w:rsid w:val="00C539C0"/>
    <w:rsid w:val="00CA60E9"/>
    <w:rsid w:val="00DE4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53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4453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4453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64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4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1</Pages>
  <Words>145</Words>
  <Characters>828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2014-05-08T05:11:00Z</dcterms:created>
  <dcterms:modified xsi:type="dcterms:W3CDTF">2018-04-28T03:44:00Z</dcterms:modified>
</cp:coreProperties>
</file>